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7BC0A" w14:textId="51971F56" w:rsidR="00A41677" w:rsidRDefault="00A41677" w:rsidP="00C86E8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10</w:t>
      </w:r>
      <w:r w:rsidR="000222BA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ab/>
        <w:t>S2-</w:t>
      </w:r>
      <w:r w:rsidR="005F1F30" w:rsidRPr="005F1F30">
        <w:rPr>
          <w:rFonts w:ascii="Arial" w:hAnsi="Arial" w:cs="Arial"/>
          <w:b/>
          <w:bCs/>
          <w:sz w:val="24"/>
        </w:rPr>
        <w:t>144141</w:t>
      </w:r>
      <w:bookmarkStart w:id="0" w:name="_GoBack"/>
      <w:bookmarkEnd w:id="0"/>
    </w:p>
    <w:p w14:paraId="1D0598E3" w14:textId="77777777" w:rsidR="00A41677" w:rsidRDefault="00216BE9" w:rsidP="00C86E8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17</w:t>
      </w:r>
      <w:r w:rsidR="000222BA">
        <w:rPr>
          <w:rFonts w:ascii="Arial" w:hAnsi="Arial" w:cs="Arial"/>
          <w:b/>
          <w:bCs/>
          <w:sz w:val="24"/>
          <w:szCs w:val="24"/>
        </w:rPr>
        <w:t xml:space="preserve"> - 21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0222BA">
        <w:rPr>
          <w:rFonts w:ascii="Arial" w:hAnsi="Arial" w:cs="Arial"/>
          <w:b/>
          <w:bCs/>
          <w:sz w:val="24"/>
          <w:szCs w:val="24"/>
        </w:rPr>
        <w:t>Novem</w:t>
      </w:r>
      <w:r>
        <w:rPr>
          <w:rFonts w:ascii="Arial" w:hAnsi="Arial" w:cs="Arial"/>
          <w:b/>
          <w:bCs/>
          <w:sz w:val="24"/>
          <w:szCs w:val="24"/>
        </w:rPr>
        <w:t>ber 2014</w:t>
      </w:r>
      <w:r w:rsidR="00A41677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0222BA">
        <w:rPr>
          <w:rFonts w:ascii="Arial" w:hAnsi="Arial" w:cs="Arial"/>
          <w:b/>
          <w:bCs/>
          <w:sz w:val="24"/>
          <w:szCs w:val="24"/>
        </w:rPr>
        <w:t>San Francisco, California, USA</w:t>
      </w:r>
      <w:r w:rsidR="00A41677" w:rsidRPr="00EC7CE6">
        <w:rPr>
          <w:rFonts w:ascii="Arial" w:hAnsi="Arial" w:cs="Arial"/>
          <w:b/>
          <w:bCs/>
        </w:rPr>
        <w:tab/>
        <w:t>(</w:t>
      </w:r>
      <w:r w:rsidR="00A41677" w:rsidRPr="00EC7CE6">
        <w:rPr>
          <w:rFonts w:ascii="Arial" w:hAnsi="Arial" w:cs="Arial"/>
          <w:b/>
          <w:bCs/>
          <w:color w:val="0000FF"/>
        </w:rPr>
        <w:t>revision of S2-1</w:t>
      </w:r>
      <w:r w:rsidR="00A41677">
        <w:rPr>
          <w:rFonts w:ascii="Arial" w:hAnsi="Arial" w:cs="Arial"/>
          <w:b/>
          <w:bCs/>
          <w:color w:val="0000FF"/>
        </w:rPr>
        <w:t>4</w:t>
      </w:r>
      <w:r w:rsidR="00A41677" w:rsidRPr="00EC7CE6">
        <w:rPr>
          <w:rFonts w:ascii="Arial" w:hAnsi="Arial" w:cs="Arial"/>
          <w:b/>
          <w:bCs/>
          <w:color w:val="0000FF"/>
        </w:rPr>
        <w:t>xxxx</w:t>
      </w:r>
      <w:r w:rsidR="00A41677" w:rsidRPr="00EC7CE6">
        <w:rPr>
          <w:rFonts w:ascii="Arial" w:hAnsi="Arial" w:cs="Arial"/>
          <w:b/>
          <w:bCs/>
        </w:rPr>
        <w:t>)</w:t>
      </w:r>
    </w:p>
    <w:p w14:paraId="7AC6FA5A" w14:textId="77777777" w:rsidR="00C86E8A" w:rsidRDefault="00C86E8A" w:rsidP="00C86E8A">
      <w:pPr>
        <w:rPr>
          <w:rFonts w:ascii="Arial" w:hAnsi="Arial" w:cs="Arial"/>
        </w:rPr>
      </w:pPr>
    </w:p>
    <w:p w14:paraId="3E7F503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E1115">
        <w:rPr>
          <w:rFonts w:ascii="Arial" w:hAnsi="Arial" w:cs="Arial"/>
          <w:b/>
        </w:rPr>
        <w:t>Samsung</w:t>
      </w:r>
    </w:p>
    <w:p w14:paraId="35365CF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3C1F">
        <w:rPr>
          <w:rFonts w:ascii="Arial" w:hAnsi="Arial" w:cs="Arial"/>
          <w:b/>
        </w:rPr>
        <w:t>Correlation of IMS session between native IMS client vs. WIC</w:t>
      </w:r>
    </w:p>
    <w:p w14:paraId="01999F5E" w14:textId="77777777" w:rsidR="00440983" w:rsidRDefault="001C5E3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>Approval</w:t>
      </w:r>
    </w:p>
    <w:p w14:paraId="7D8383A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C5E30">
        <w:rPr>
          <w:rFonts w:ascii="Arial" w:hAnsi="Arial" w:cs="Arial"/>
          <w:b/>
        </w:rPr>
        <w:t>7.12</w:t>
      </w:r>
    </w:p>
    <w:p w14:paraId="395DB75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C5E30">
        <w:rPr>
          <w:rFonts w:ascii="Arial" w:hAnsi="Arial" w:cs="Arial"/>
          <w:b/>
        </w:rPr>
        <w:t>eWebRTCi</w:t>
      </w:r>
      <w:proofErr w:type="spellEnd"/>
      <w:r w:rsidR="001C5E30">
        <w:rPr>
          <w:rFonts w:ascii="Arial" w:hAnsi="Arial" w:cs="Arial"/>
          <w:b/>
        </w:rPr>
        <w:t xml:space="preserve"> / Rel-13</w:t>
      </w:r>
    </w:p>
    <w:p w14:paraId="5B4E7F28" w14:textId="4259F19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74AD8">
        <w:rPr>
          <w:rFonts w:ascii="Arial" w:hAnsi="Arial" w:cs="Arial"/>
          <w:i/>
        </w:rPr>
        <w:t xml:space="preserve"> </w:t>
      </w:r>
      <w:r w:rsidR="00574AD8" w:rsidRPr="00574AD8">
        <w:rPr>
          <w:rFonts w:ascii="Arial" w:hAnsi="Arial" w:cs="Arial"/>
          <w:i/>
        </w:rPr>
        <w:t>This paper discusses the issue with IMS session correlation between WIC and native IMS client</w:t>
      </w:r>
      <w:r w:rsidR="00960BD6">
        <w:rPr>
          <w:rFonts w:ascii="Arial" w:hAnsi="Arial" w:cs="Arial"/>
          <w:i/>
        </w:rPr>
        <w:t xml:space="preserve"> from a common device</w:t>
      </w:r>
      <w:r w:rsidR="00574AD8" w:rsidRPr="00574AD8">
        <w:rPr>
          <w:rFonts w:ascii="Arial" w:hAnsi="Arial" w:cs="Arial"/>
          <w:i/>
        </w:rPr>
        <w:t>.</w:t>
      </w:r>
    </w:p>
    <w:p w14:paraId="25453C35" w14:textId="77777777" w:rsidR="000773FA" w:rsidRPr="000773FA" w:rsidRDefault="000773FA">
      <w:pPr>
        <w:rPr>
          <w:rFonts w:ascii="Arial" w:hAnsi="Arial" w:cs="Arial"/>
          <w:b/>
        </w:rPr>
      </w:pPr>
      <w:r w:rsidRPr="000773FA">
        <w:rPr>
          <w:rFonts w:ascii="Arial" w:hAnsi="Arial" w:cs="Arial"/>
          <w:b/>
        </w:rPr>
        <w:t>1. Introduction</w:t>
      </w:r>
    </w:p>
    <w:p w14:paraId="644A573D" w14:textId="77777777" w:rsidR="00DC6DB1" w:rsidRDefault="00D04C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Rel-7 when DR-VCC was introduced, domain selection was included to guide </w:t>
      </w:r>
      <w:r w:rsidR="00DC6DB1">
        <w:rPr>
          <w:rFonts w:ascii="Arial" w:hAnsi="Arial" w:cs="Arial"/>
        </w:rPr>
        <w:t xml:space="preserve">the UE whether voice call should be started with </w:t>
      </w:r>
      <w:proofErr w:type="spellStart"/>
      <w:r w:rsidR="00DC6DB1">
        <w:rPr>
          <w:rFonts w:ascii="Arial" w:hAnsi="Arial" w:cs="Arial"/>
        </w:rPr>
        <w:t>WiFi</w:t>
      </w:r>
      <w:proofErr w:type="spellEnd"/>
      <w:r w:rsidR="00DC6DB1">
        <w:rPr>
          <w:rFonts w:ascii="Arial" w:hAnsi="Arial" w:cs="Arial"/>
        </w:rPr>
        <w:t xml:space="preserve"> or CS RAT when UE has access to both RATs. Then in Rel-8 when CSFB was introduced, domain selection is further updated to provision the UE to which domain (CS or PS) a voice/</w:t>
      </w:r>
      <w:proofErr w:type="spellStart"/>
      <w:r w:rsidR="00DC6DB1">
        <w:rPr>
          <w:rFonts w:ascii="Arial" w:hAnsi="Arial" w:cs="Arial"/>
        </w:rPr>
        <w:t>sms</w:t>
      </w:r>
      <w:proofErr w:type="spellEnd"/>
      <w:r w:rsidR="00DC6DB1">
        <w:rPr>
          <w:rFonts w:ascii="Arial" w:hAnsi="Arial" w:cs="Arial"/>
        </w:rPr>
        <w:t xml:space="preserve"> service should be used. Overall d</w:t>
      </w:r>
      <w:r>
        <w:rPr>
          <w:rFonts w:ascii="Arial" w:hAnsi="Arial" w:cs="Arial"/>
        </w:rPr>
        <w:t xml:space="preserve">omain selection </w:t>
      </w:r>
      <w:r w:rsidR="00DC6DB1">
        <w:rPr>
          <w:rFonts w:ascii="Arial" w:hAnsi="Arial" w:cs="Arial"/>
        </w:rPr>
        <w:t xml:space="preserve">requirement </w:t>
      </w:r>
      <w:r>
        <w:rPr>
          <w:rFonts w:ascii="Arial" w:hAnsi="Arial" w:cs="Arial"/>
        </w:rPr>
        <w:t>is described in TS 23.221</w:t>
      </w:r>
      <w:r w:rsidR="00DC6DB1">
        <w:rPr>
          <w:rFonts w:ascii="Arial" w:hAnsi="Arial" w:cs="Arial"/>
        </w:rPr>
        <w:t>.</w:t>
      </w:r>
    </w:p>
    <w:p w14:paraId="77085567" w14:textId="3338A513" w:rsidR="00C629DA" w:rsidRDefault="00DC6DB1">
      <w:pPr>
        <w:rPr>
          <w:rFonts w:ascii="Arial" w:hAnsi="Arial" w:cs="Arial"/>
        </w:rPr>
      </w:pPr>
      <w:r>
        <w:rPr>
          <w:rFonts w:ascii="Arial" w:hAnsi="Arial" w:cs="Arial"/>
        </w:rPr>
        <w:t>WIC</w:t>
      </w:r>
      <w:r w:rsidR="007B0112" w:rsidRPr="007B01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allows a UE to access IMS using </w:t>
      </w:r>
      <w:proofErr w:type="spellStart"/>
      <w:r>
        <w:rPr>
          <w:rFonts w:ascii="Arial" w:hAnsi="Arial" w:cs="Arial"/>
        </w:rPr>
        <w:t>WebRTC</w:t>
      </w:r>
      <w:proofErr w:type="spellEnd"/>
      <w:r>
        <w:rPr>
          <w:rFonts w:ascii="Arial" w:hAnsi="Arial" w:cs="Arial"/>
        </w:rPr>
        <w:t xml:space="preserve">. UE may also have </w:t>
      </w:r>
      <w:r w:rsidR="007B0112" w:rsidRPr="007B0112">
        <w:rPr>
          <w:rFonts w:ascii="Arial" w:hAnsi="Arial" w:cs="Arial"/>
        </w:rPr>
        <w:t>native IMS</w:t>
      </w:r>
      <w:r>
        <w:rPr>
          <w:rFonts w:ascii="Arial" w:hAnsi="Arial" w:cs="Arial"/>
        </w:rPr>
        <w:t xml:space="preserve"> client accessing the IMS via G</w:t>
      </w:r>
      <w:r w:rsidR="00574AD8">
        <w:rPr>
          <w:rFonts w:ascii="Arial" w:hAnsi="Arial" w:cs="Arial"/>
        </w:rPr>
        <w:t>m. It is possible that a UE having</w:t>
      </w:r>
      <w:r>
        <w:rPr>
          <w:rFonts w:ascii="Arial" w:hAnsi="Arial" w:cs="Arial"/>
        </w:rPr>
        <w:t xml:space="preserve"> both the WIC and native IMS client </w:t>
      </w:r>
      <w:r w:rsidR="00574AD8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 xml:space="preserve">activated by the user in which two parallel IMS registrations </w:t>
      </w:r>
      <w:r w:rsidR="00574AD8">
        <w:rPr>
          <w:rFonts w:ascii="Arial" w:hAnsi="Arial" w:cs="Arial"/>
        </w:rPr>
        <w:t>become</w:t>
      </w:r>
      <w:r>
        <w:rPr>
          <w:rFonts w:ascii="Arial" w:hAnsi="Arial" w:cs="Arial"/>
        </w:rPr>
        <w:t xml:space="preserve"> active (one via W2 and the other via Gm).</w:t>
      </w:r>
      <w:r w:rsidR="00C629DA">
        <w:rPr>
          <w:rFonts w:ascii="Arial" w:hAnsi="Arial" w:cs="Arial"/>
        </w:rPr>
        <w:t xml:space="preserve"> For a terminating IMS service, T-ADS will have to determine which IMS access to try first if there is a choice of providing to the S-CSCF the </w:t>
      </w:r>
      <w:proofErr w:type="spellStart"/>
      <w:r w:rsidR="00C629DA">
        <w:rPr>
          <w:rFonts w:ascii="Arial" w:hAnsi="Arial" w:cs="Arial"/>
        </w:rPr>
        <w:t>eP</w:t>
      </w:r>
      <w:proofErr w:type="spellEnd"/>
      <w:r w:rsidR="00C629DA">
        <w:rPr>
          <w:rFonts w:ascii="Arial" w:hAnsi="Arial" w:cs="Arial"/>
        </w:rPr>
        <w:t>-CSCF or P-CSCF contact address.</w:t>
      </w:r>
    </w:p>
    <w:p w14:paraId="740BEECE" w14:textId="428E08AD" w:rsidR="00C629DA" w:rsidRDefault="00C629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Similarly for the UE, it should also use the same IMS Access that T-ADS has selected as primary IMS access for terminating service delivery. </w:t>
      </w:r>
      <w:r w:rsidRPr="00C629DA">
        <w:rPr>
          <w:rFonts w:ascii="Arial" w:hAnsi="Arial" w:cs="Arial"/>
        </w:rPr>
        <w:t xml:space="preserve">Having multiple </w:t>
      </w:r>
      <w:r>
        <w:rPr>
          <w:rFonts w:ascii="Arial" w:hAnsi="Arial" w:cs="Arial"/>
        </w:rPr>
        <w:t>IMS</w:t>
      </w:r>
      <w:r w:rsidRPr="00C629DA">
        <w:rPr>
          <w:rFonts w:ascii="Arial" w:hAnsi="Arial" w:cs="Arial"/>
        </w:rPr>
        <w:t xml:space="preserve"> sessions handled by the same client (whether IMS or WIC) can simplify the interaction handling within the UE (e.g., swapping between HELD and ACTIVE </w:t>
      </w:r>
      <w:r>
        <w:rPr>
          <w:rFonts w:ascii="Arial" w:hAnsi="Arial" w:cs="Arial"/>
        </w:rPr>
        <w:t xml:space="preserve">voice </w:t>
      </w:r>
      <w:r w:rsidRPr="00C629DA">
        <w:rPr>
          <w:rFonts w:ascii="Arial" w:hAnsi="Arial" w:cs="Arial"/>
        </w:rPr>
        <w:t>session).</w:t>
      </w:r>
    </w:p>
    <w:p w14:paraId="7A91B13D" w14:textId="4CC8C1BC" w:rsidR="002C3C1F" w:rsidRDefault="002C3C1F">
      <w:pPr>
        <w:rPr>
          <w:rFonts w:ascii="Arial" w:hAnsi="Arial" w:cs="Arial"/>
        </w:rPr>
      </w:pPr>
    </w:p>
    <w:p w14:paraId="4249654D" w14:textId="77777777" w:rsidR="00BB53C1" w:rsidRDefault="00BB53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0773FA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Proposal</w:t>
      </w:r>
    </w:p>
    <w:p w14:paraId="14C0036E" w14:textId="77777777" w:rsidR="00BB53C1" w:rsidRDefault="00BB53C1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To add the following to TR 23.706.</w:t>
      </w:r>
      <w:proofErr w:type="gramEnd"/>
    </w:p>
    <w:p w14:paraId="25505F3D" w14:textId="77777777" w:rsidR="00BB53C1" w:rsidRDefault="00BB53C1">
      <w:pPr>
        <w:rPr>
          <w:rFonts w:ascii="Arial" w:hAnsi="Arial" w:cs="Arial"/>
        </w:rPr>
      </w:pPr>
      <w:r w:rsidRPr="00BB53C1">
        <w:rPr>
          <w:rFonts w:ascii="Arial" w:hAnsi="Arial" w:cs="Arial"/>
          <w:highlight w:val="yellow"/>
        </w:rPr>
        <w:t>*** begin next texts ***</w:t>
      </w:r>
    </w:p>
    <w:p w14:paraId="17627D8E" w14:textId="77777777" w:rsidR="00BB53C1" w:rsidRPr="00CA4F10" w:rsidRDefault="00BB53C1" w:rsidP="00BB53C1">
      <w:pPr>
        <w:pStyle w:val="Heading3"/>
        <w:rPr>
          <w:lang w:eastAsia="zh-CN"/>
        </w:rPr>
      </w:pPr>
      <w:bookmarkStart w:id="1" w:name="_Toc402711917"/>
      <w:r>
        <w:rPr>
          <w:rFonts w:hint="eastAsia"/>
          <w:lang w:eastAsia="zh-CN"/>
        </w:rPr>
        <w:t>7</w:t>
      </w:r>
      <w:r>
        <w:t>.2.</w:t>
      </w:r>
      <w:r>
        <w:rPr>
          <w:lang w:eastAsia="zh-CN"/>
        </w:rPr>
        <w:t>x</w:t>
      </w:r>
      <w:r>
        <w:rPr>
          <w:rFonts w:hint="eastAsia"/>
          <w:lang w:eastAsia="zh-CN"/>
        </w:rPr>
        <w:tab/>
      </w:r>
      <w:r>
        <w:t xml:space="preserve">Solution </w:t>
      </w:r>
      <w:r>
        <w:rPr>
          <w:rFonts w:hint="eastAsia"/>
          <w:lang w:eastAsia="zh-CN"/>
        </w:rPr>
        <w:t>2</w:t>
      </w:r>
      <w:r>
        <w:t xml:space="preserve">: </w:t>
      </w:r>
      <w:r w:rsidR="002C3C1F">
        <w:rPr>
          <w:lang w:eastAsia="zh-CN"/>
        </w:rPr>
        <w:t>IMS session correlation between native IMS client and WIC</w:t>
      </w:r>
      <w:bookmarkEnd w:id="1"/>
    </w:p>
    <w:p w14:paraId="3877749F" w14:textId="77777777" w:rsidR="00BB53C1" w:rsidRDefault="00BB53C1" w:rsidP="00BB53C1">
      <w:pPr>
        <w:pStyle w:val="Heading4"/>
      </w:pPr>
      <w:bookmarkStart w:id="2" w:name="_Toc402711918"/>
      <w:r>
        <w:rPr>
          <w:rFonts w:hint="eastAsia"/>
          <w:lang w:eastAsia="zh-CN"/>
        </w:rPr>
        <w:t>7</w:t>
      </w:r>
      <w:r>
        <w:t>.2.</w:t>
      </w:r>
      <w:r>
        <w:rPr>
          <w:lang w:eastAsia="zh-CN"/>
        </w:rPr>
        <w:t>x</w:t>
      </w:r>
      <w:r>
        <w:t>.1</w:t>
      </w:r>
      <w:r>
        <w:tab/>
        <w:t>Solution Principles</w:t>
      </w:r>
      <w:bookmarkEnd w:id="2"/>
    </w:p>
    <w:p w14:paraId="59C1CEE7" w14:textId="32A8A1CC" w:rsidR="0060545B" w:rsidRDefault="00C629DA" w:rsidP="00BB53C1">
      <w:r>
        <w:t>UE</w:t>
      </w:r>
      <w:r w:rsidR="004257EC">
        <w:t xml:space="preserve"> may be access</w:t>
      </w:r>
      <w:r>
        <w:t>ing</w:t>
      </w:r>
      <w:r w:rsidR="004257EC">
        <w:t xml:space="preserve"> IMS via traditional method (</w:t>
      </w:r>
      <w:proofErr w:type="spellStart"/>
      <w:r w:rsidR="004257EC">
        <w:t>i.e</w:t>
      </w:r>
      <w:proofErr w:type="spellEnd"/>
      <w:r w:rsidR="004257EC">
        <w:t xml:space="preserve">, with ISIM) </w:t>
      </w:r>
      <w:r>
        <w:t>and</w:t>
      </w:r>
      <w:r w:rsidR="004257EC">
        <w:t xml:space="preserve"> via </w:t>
      </w:r>
      <w:r>
        <w:t>WIC</w:t>
      </w:r>
      <w:r w:rsidR="004257EC">
        <w:t xml:space="preserve"> as defined in TS 23.228 [xx] Annex U. It is possible that </w:t>
      </w:r>
      <w:r>
        <w:t xml:space="preserve">the same </w:t>
      </w:r>
      <w:r w:rsidR="004257EC">
        <w:t xml:space="preserve">UE performs both </w:t>
      </w:r>
      <w:r w:rsidR="00B00A1C">
        <w:t>of these</w:t>
      </w:r>
      <w:r>
        <w:t xml:space="preserve"> IMS</w:t>
      </w:r>
      <w:r w:rsidR="00B00A1C">
        <w:t xml:space="preserve"> </w:t>
      </w:r>
      <w:r w:rsidR="004257EC">
        <w:t>registrations to</w:t>
      </w:r>
      <w:r>
        <w:t xml:space="preserve"> the network</w:t>
      </w:r>
      <w:r w:rsidR="0060545B">
        <w:t xml:space="preserve">. For example, UE has an ISIM </w:t>
      </w:r>
      <w:r w:rsidR="00B00A1C">
        <w:t xml:space="preserve">so it </w:t>
      </w:r>
      <w:r w:rsidR="0060545B">
        <w:t>performs the IMS registration automatically and the user also opens a web session to perform IMS registration via WIC.</w:t>
      </w:r>
    </w:p>
    <w:p w14:paraId="7B2B5745" w14:textId="0CF5899F" w:rsidR="001C5239" w:rsidRDefault="0060545B" w:rsidP="00BB53C1">
      <w:r>
        <w:t xml:space="preserve">If each of these IMS registration maps to a different IMS subscription then it can be treated as </w:t>
      </w:r>
      <w:r w:rsidR="001C5239">
        <w:t>two isolated IMS scenarios</w:t>
      </w:r>
      <w:r w:rsidR="00B2518D">
        <w:t xml:space="preserve"> as the network (i.e., T-ADS) will treat them separately</w:t>
      </w:r>
      <w:r w:rsidR="001C5239">
        <w:t xml:space="preserve">. </w:t>
      </w:r>
      <w:r w:rsidR="005333CC">
        <w:t xml:space="preserve">Any interaction between IMS session due to these IMS registrations will be handled by the UE internally </w:t>
      </w:r>
      <w:r w:rsidR="001C5239">
        <w:t>without further specification (e.g., if UE has an active voice session with WIC while receiving an SIP Invite (IMS terminating session) over Gm</w:t>
      </w:r>
      <w:r w:rsidR="007D3061">
        <w:t xml:space="preserve"> for the native IMS client then it is up to the UE implementation </w:t>
      </w:r>
      <w:r w:rsidR="00960BD6">
        <w:t xml:space="preserve">on how </w:t>
      </w:r>
      <w:r w:rsidR="007D3061">
        <w:t>to deal with this scenario</w:t>
      </w:r>
      <w:r w:rsidR="008F0D65">
        <w:t>)</w:t>
      </w:r>
      <w:r w:rsidR="007D3061">
        <w:t>.</w:t>
      </w:r>
    </w:p>
    <w:p w14:paraId="48BFECB9" w14:textId="3B06E7AF" w:rsidR="00681A28" w:rsidRDefault="0060545B" w:rsidP="00BB53C1">
      <w:r>
        <w:t>However, if both IMS registration</w:t>
      </w:r>
      <w:r w:rsidR="00681A28">
        <w:t xml:space="preserve">s are correlated (i.e., </w:t>
      </w:r>
      <w:r>
        <w:t>mapped to the same IMS subscription</w:t>
      </w:r>
      <w:r w:rsidR="00681A28">
        <w:t xml:space="preserve">) then it should be possible for the network to indicate a preference </w:t>
      </w:r>
      <w:r w:rsidR="00931FF0">
        <w:t xml:space="preserve">(called IMS Access Preference) to allow the UE to use an particular IMS Access for UE initiated IMS services. </w:t>
      </w:r>
    </w:p>
    <w:p w14:paraId="05E95C63" w14:textId="77777777" w:rsidR="00BB53C1" w:rsidRDefault="00BB53C1" w:rsidP="00BB53C1">
      <w:pPr>
        <w:pStyle w:val="Heading4"/>
      </w:pPr>
      <w:bookmarkStart w:id="3" w:name="_Toc402711919"/>
      <w:r>
        <w:rPr>
          <w:rFonts w:hint="eastAsia"/>
          <w:lang w:eastAsia="zh-CN"/>
        </w:rPr>
        <w:lastRenderedPageBreak/>
        <w:t>7</w:t>
      </w:r>
      <w:r>
        <w:t>.2.</w:t>
      </w:r>
      <w:r w:rsidR="00681A28">
        <w:rPr>
          <w:rFonts w:hint="eastAsia"/>
          <w:lang w:eastAsia="zh-CN"/>
        </w:rPr>
        <w:t>x</w:t>
      </w:r>
      <w:r>
        <w:t>.2</w:t>
      </w:r>
      <w:r>
        <w:tab/>
        <w:t>Reference Architecture</w:t>
      </w:r>
      <w:bookmarkEnd w:id="3"/>
    </w:p>
    <w:p w14:paraId="6489FA02" w14:textId="77777777" w:rsidR="00BB53C1" w:rsidRDefault="00BB53C1" w:rsidP="00BB53C1">
      <w:r>
        <w:t xml:space="preserve">Figure </w:t>
      </w:r>
      <w:r>
        <w:rPr>
          <w:rFonts w:hint="eastAsia"/>
          <w:lang w:eastAsia="zh-CN"/>
        </w:rPr>
        <w:t>7</w:t>
      </w:r>
      <w:r>
        <w:t>.2.</w:t>
      </w:r>
      <w:r w:rsidR="00681A28">
        <w:rPr>
          <w:lang w:eastAsia="zh-CN"/>
        </w:rPr>
        <w:t>x</w:t>
      </w:r>
      <w:r>
        <w:t xml:space="preserve">.2-1 shows the standard </w:t>
      </w:r>
      <w:proofErr w:type="spellStart"/>
      <w:r>
        <w:t>WebRTC</w:t>
      </w:r>
      <w:proofErr w:type="spellEnd"/>
      <w:r>
        <w:t xml:space="preserve"> IMS architecture as it is defined in 3GPP TS 23.228 [</w:t>
      </w:r>
      <w:r>
        <w:rPr>
          <w:rFonts w:hint="eastAsia"/>
          <w:lang w:eastAsia="zh-CN"/>
        </w:rPr>
        <w:t>2</w:t>
      </w:r>
      <w:r>
        <w:t>]</w:t>
      </w:r>
      <w:r w:rsidR="00681A28">
        <w:t xml:space="preserve"> with the additional of regular P-CSCF for regular IMS client in the UE</w:t>
      </w:r>
      <w:r>
        <w:t>.</w:t>
      </w:r>
    </w:p>
    <w:p w14:paraId="1C4919D6" w14:textId="77777777" w:rsidR="00F11913" w:rsidRDefault="00BB53C1" w:rsidP="00BB53C1">
      <w:r>
        <w:t>The HSS, AS and related interfaces are shown in addition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clarity</w:t>
      </w:r>
      <w:r>
        <w:rPr>
          <w:rFonts w:hint="eastAsia"/>
          <w:lang w:eastAsia="zh-CN"/>
        </w:rPr>
        <w:t>.</w:t>
      </w:r>
    </w:p>
    <w:p w14:paraId="3B70EAED" w14:textId="250F9DB2" w:rsidR="00F11913" w:rsidRDefault="00214323" w:rsidP="009C1D61">
      <w:pPr>
        <w:jc w:val="center"/>
        <w:rPr>
          <w:lang w:eastAsia="zh-CN"/>
        </w:rPr>
      </w:pPr>
      <w:r>
        <w:object w:dxaOrig="7470" w:dyaOrig="3931" w14:anchorId="3F6673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9pt;height:196.1pt" o:ole="">
            <v:imagedata r:id="rId8" o:title=""/>
          </v:shape>
          <o:OLEObject Type="Embed" ProgID="Visio.Drawing.11" ShapeID="_x0000_i1025" DrawAspect="Content" ObjectID="_1477167255" r:id="rId9"/>
        </w:object>
      </w:r>
    </w:p>
    <w:p w14:paraId="75F16B2C" w14:textId="77777777" w:rsidR="00097E1A" w:rsidRDefault="00097E1A" w:rsidP="00097E1A">
      <w:pPr>
        <w:pStyle w:val="NW"/>
      </w:pPr>
      <w:r>
        <w:t xml:space="preserve">NOTE: Not all the necessary elements are shown for the IMS registration performed over the Gm interface. </w:t>
      </w:r>
    </w:p>
    <w:p w14:paraId="49A97876" w14:textId="77777777" w:rsidR="00097E1A" w:rsidRDefault="00097E1A" w:rsidP="00097E1A">
      <w:pPr>
        <w:pStyle w:val="NW"/>
      </w:pPr>
    </w:p>
    <w:p w14:paraId="057F1BEA" w14:textId="77777777" w:rsidR="00BB53C1" w:rsidRDefault="00BB53C1" w:rsidP="00BB53C1">
      <w:pPr>
        <w:pStyle w:val="TF"/>
      </w:pPr>
      <w:r>
        <w:t xml:space="preserve">Figure </w:t>
      </w:r>
      <w:r>
        <w:rPr>
          <w:rFonts w:hint="eastAsia"/>
          <w:lang w:eastAsia="zh-CN"/>
        </w:rPr>
        <w:t>7</w:t>
      </w:r>
      <w:r>
        <w:t>.2.</w:t>
      </w:r>
      <w:r>
        <w:rPr>
          <w:rFonts w:hint="eastAsia"/>
          <w:lang w:eastAsia="zh-CN"/>
        </w:rPr>
        <w:t>1</w:t>
      </w:r>
      <w:r>
        <w:t xml:space="preserve">.2-1: </w:t>
      </w:r>
      <w:proofErr w:type="spellStart"/>
      <w:r>
        <w:t>WebRTC</w:t>
      </w:r>
      <w:proofErr w:type="spellEnd"/>
      <w:r>
        <w:t xml:space="preserve"> IMS architecture </w:t>
      </w:r>
      <w:r w:rsidR="00A27F55">
        <w:t>+ regular P-CSCF</w:t>
      </w:r>
    </w:p>
    <w:p w14:paraId="785E99B3" w14:textId="77777777" w:rsidR="00BB53C1" w:rsidRDefault="00BB53C1" w:rsidP="00BB53C1">
      <w:pPr>
        <w:pStyle w:val="Heading4"/>
      </w:pPr>
      <w:bookmarkStart w:id="4" w:name="_Toc402711920"/>
      <w:r>
        <w:rPr>
          <w:rFonts w:hint="eastAsia"/>
          <w:lang w:eastAsia="zh-CN"/>
        </w:rPr>
        <w:t>7</w:t>
      </w:r>
      <w:r>
        <w:t>.2.</w:t>
      </w:r>
      <w:r w:rsidR="00097E1A">
        <w:rPr>
          <w:rFonts w:hint="eastAsia"/>
          <w:lang w:eastAsia="zh-CN"/>
        </w:rPr>
        <w:t>x</w:t>
      </w:r>
      <w:r w:rsidRPr="000A2FEC">
        <w:t>.</w:t>
      </w:r>
      <w:r>
        <w:t>3</w:t>
      </w:r>
      <w:r>
        <w:tab/>
        <w:t>Procedures</w:t>
      </w:r>
      <w:bookmarkEnd w:id="4"/>
    </w:p>
    <w:p w14:paraId="36BC78A8" w14:textId="77777777" w:rsidR="004F381A" w:rsidRDefault="00BB53C1" w:rsidP="00BB53C1">
      <w:pPr>
        <w:pStyle w:val="Heading5"/>
      </w:pPr>
      <w:bookmarkStart w:id="5" w:name="_Toc402711921"/>
      <w:r>
        <w:rPr>
          <w:rFonts w:hint="eastAsia"/>
          <w:lang w:eastAsia="zh-CN"/>
        </w:rPr>
        <w:t>7</w:t>
      </w:r>
      <w:r>
        <w:t>.2.</w:t>
      </w:r>
      <w:r w:rsidR="00097E1A">
        <w:rPr>
          <w:rFonts w:hint="eastAsia"/>
          <w:lang w:eastAsia="zh-CN"/>
        </w:rPr>
        <w:t>x</w:t>
      </w:r>
      <w:r w:rsidRPr="000A2FEC">
        <w:t>.3</w:t>
      </w:r>
      <w:r>
        <w:t>.1</w:t>
      </w:r>
      <w:r>
        <w:tab/>
      </w:r>
      <w:r w:rsidR="004F381A">
        <w:t>Use of 3GPP OMA MO</w:t>
      </w:r>
    </w:p>
    <w:bookmarkEnd w:id="5"/>
    <w:p w14:paraId="4E047FDD" w14:textId="77777777" w:rsidR="002D2453" w:rsidRDefault="004F381A" w:rsidP="00BB53C1">
      <w:pPr>
        <w:rPr>
          <w:lang w:eastAsia="zh-CN"/>
        </w:rPr>
      </w:pPr>
      <w:r>
        <w:rPr>
          <w:lang w:eastAsia="zh-CN"/>
        </w:rPr>
        <w:t>In this solution, a new 3GPP MO (see TS 24.167 [xx]) is defined to indicated to the UE which IMS access (W2 or Gm) is use</w:t>
      </w:r>
      <w:r w:rsidR="002D2453">
        <w:rPr>
          <w:lang w:eastAsia="zh-CN"/>
        </w:rPr>
        <w:t>d</w:t>
      </w:r>
      <w:r>
        <w:rPr>
          <w:lang w:eastAsia="zh-CN"/>
        </w:rPr>
        <w:t xml:space="preserve"> for IMS services as primary (</w:t>
      </w:r>
      <w:proofErr w:type="spellStart"/>
      <w:r>
        <w:rPr>
          <w:lang w:eastAsia="zh-CN"/>
        </w:rPr>
        <w:t>i.e</w:t>
      </w:r>
      <w:proofErr w:type="spellEnd"/>
      <w:r>
        <w:rPr>
          <w:lang w:eastAsia="zh-CN"/>
        </w:rPr>
        <w:t xml:space="preserve">, the other IMS access is then secondary, </w:t>
      </w:r>
      <w:proofErr w:type="spellStart"/>
      <w:r>
        <w:rPr>
          <w:lang w:eastAsia="zh-CN"/>
        </w:rPr>
        <w:t>etc</w:t>
      </w:r>
      <w:proofErr w:type="spellEnd"/>
      <w:r>
        <w:rPr>
          <w:lang w:eastAsia="zh-CN"/>
        </w:rPr>
        <w:t>) when UE have both IMS registration</w:t>
      </w:r>
      <w:r w:rsidR="002D2453">
        <w:rPr>
          <w:lang w:eastAsia="zh-CN"/>
        </w:rPr>
        <w:t>s</w:t>
      </w:r>
      <w:r>
        <w:rPr>
          <w:lang w:eastAsia="zh-CN"/>
        </w:rPr>
        <w:t xml:space="preserve"> activated for </w:t>
      </w:r>
      <w:r w:rsidR="002D2453">
        <w:rPr>
          <w:lang w:eastAsia="zh-CN"/>
        </w:rPr>
        <w:t>a common IMS subscription.</w:t>
      </w:r>
    </w:p>
    <w:p w14:paraId="3980EC63" w14:textId="77777777" w:rsidR="00BB53C1" w:rsidRPr="00970C49" w:rsidRDefault="00BB53C1" w:rsidP="00BB53C1">
      <w:pPr>
        <w:pStyle w:val="Heading2"/>
      </w:pPr>
      <w:bookmarkStart w:id="6" w:name="_Toc402711923"/>
      <w:r>
        <w:t>7</w:t>
      </w:r>
      <w:r w:rsidRPr="00970C49">
        <w:t>.3</w:t>
      </w:r>
      <w:r>
        <w:tab/>
      </w:r>
      <w:r w:rsidRPr="00970C49">
        <w:t>Evaluation</w:t>
      </w:r>
      <w:bookmarkEnd w:id="6"/>
    </w:p>
    <w:p w14:paraId="21F96BA8" w14:textId="77777777" w:rsidR="00BB53C1" w:rsidRDefault="00BB53C1" w:rsidP="00BB53C1">
      <w:pPr>
        <w:pStyle w:val="Heading2"/>
      </w:pPr>
      <w:bookmarkStart w:id="7" w:name="_Toc402711924"/>
      <w:r>
        <w:t>7</w:t>
      </w:r>
      <w:r w:rsidRPr="00970C49">
        <w:t>.4</w:t>
      </w:r>
      <w:r>
        <w:tab/>
      </w:r>
      <w:r w:rsidRPr="00970C49">
        <w:t>Conclusion</w:t>
      </w:r>
      <w:bookmarkEnd w:id="7"/>
    </w:p>
    <w:p w14:paraId="78A3CFC3" w14:textId="77777777" w:rsidR="00BB53C1" w:rsidRPr="00BB53C1" w:rsidRDefault="00BB53C1">
      <w:pPr>
        <w:rPr>
          <w:rFonts w:ascii="Arial" w:hAnsi="Arial" w:cs="Arial"/>
        </w:rPr>
      </w:pPr>
    </w:p>
    <w:sectPr w:rsidR="00BB53C1" w:rsidRPr="00BB53C1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71C2C2" w14:textId="77777777" w:rsidR="0083184B" w:rsidRDefault="0083184B">
      <w:r>
        <w:separator/>
      </w:r>
    </w:p>
    <w:p w14:paraId="6B4943D9" w14:textId="77777777" w:rsidR="0083184B" w:rsidRDefault="0083184B"/>
  </w:endnote>
  <w:endnote w:type="continuationSeparator" w:id="0">
    <w:p w14:paraId="07E869EC" w14:textId="77777777" w:rsidR="0083184B" w:rsidRDefault="0083184B">
      <w:r>
        <w:continuationSeparator/>
      </w:r>
    </w:p>
    <w:p w14:paraId="7A3425B9" w14:textId="77777777" w:rsidR="0083184B" w:rsidRDefault="008318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AE18D9" w14:textId="77777777" w:rsidR="00DC6DB1" w:rsidRDefault="00DC6DB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1FC01B1" w14:textId="77777777" w:rsidR="00DC6DB1" w:rsidRDefault="00DC6DB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BD9BA5E" w14:textId="77777777" w:rsidR="00DC6DB1" w:rsidRDefault="00DC6DB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A1108" w14:textId="77777777" w:rsidR="0083184B" w:rsidRDefault="0083184B">
      <w:r>
        <w:separator/>
      </w:r>
    </w:p>
    <w:p w14:paraId="6D6C22BD" w14:textId="77777777" w:rsidR="0083184B" w:rsidRDefault="0083184B"/>
  </w:footnote>
  <w:footnote w:type="continuationSeparator" w:id="0">
    <w:p w14:paraId="387FEA7B" w14:textId="77777777" w:rsidR="0083184B" w:rsidRDefault="0083184B">
      <w:r>
        <w:continuationSeparator/>
      </w:r>
    </w:p>
    <w:p w14:paraId="1E5345F4" w14:textId="77777777" w:rsidR="0083184B" w:rsidRDefault="0083184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A10081" w14:textId="77777777" w:rsidR="00DC6DB1" w:rsidRDefault="00DC6DB1"/>
  <w:p w14:paraId="3E9D4E2C" w14:textId="77777777" w:rsidR="00DC6DB1" w:rsidRDefault="00DC6DB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8AD648" w14:textId="77777777" w:rsidR="00DC6DB1" w:rsidRDefault="00DC6DB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34B5A47" w14:textId="77777777" w:rsidR="00DC6DB1" w:rsidRDefault="00DC6DB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F1F30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CD332A0" w14:textId="77777777" w:rsidR="00DC6DB1" w:rsidRDefault="00DC6DB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2F87BA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1067087"/>
    <w:multiLevelType w:val="hybridMultilevel"/>
    <w:tmpl w:val="76506ECA"/>
    <w:lvl w:ilvl="0" w:tplc="131C8B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9"/>
  </w:num>
  <w:num w:numId="3">
    <w:abstractNumId w:val="18"/>
  </w:num>
  <w:num w:numId="4">
    <w:abstractNumId w:val="13"/>
  </w:num>
  <w:num w:numId="5">
    <w:abstractNumId w:val="24"/>
  </w:num>
  <w:num w:numId="6">
    <w:abstractNumId w:val="16"/>
  </w:num>
  <w:num w:numId="7">
    <w:abstractNumId w:val="15"/>
  </w:num>
  <w:num w:numId="8">
    <w:abstractNumId w:val="21"/>
  </w:num>
  <w:num w:numId="9">
    <w:abstractNumId w:val="20"/>
  </w:num>
  <w:num w:numId="10">
    <w:abstractNumId w:val="17"/>
  </w:num>
  <w:num w:numId="11">
    <w:abstractNumId w:val="14"/>
  </w:num>
  <w:num w:numId="12">
    <w:abstractNumId w:val="25"/>
  </w:num>
  <w:num w:numId="13">
    <w:abstractNumId w:val="23"/>
  </w:num>
  <w:num w:numId="14">
    <w:abstractNumId w:val="22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0"/>
  <w:printFractionalCharacterWidth/>
  <w:embedSystemFonts/>
  <w:activeWritingStyle w:appName="MSWord" w:lang="en-GB" w:vendorID="64" w:dllVersion="131078" w:nlCheck="1" w:checkStyle="1"/>
  <w:proofState w:spelling="clean" w:grammar="clean"/>
  <w:attachedTemplate r:id="rId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AC2"/>
    <w:rsid w:val="000222BA"/>
    <w:rsid w:val="000773FA"/>
    <w:rsid w:val="00077D47"/>
    <w:rsid w:val="000850FC"/>
    <w:rsid w:val="00097E1A"/>
    <w:rsid w:val="001C5239"/>
    <w:rsid w:val="001C5E30"/>
    <w:rsid w:val="002062A4"/>
    <w:rsid w:val="00207F31"/>
    <w:rsid w:val="00214323"/>
    <w:rsid w:val="00216BE9"/>
    <w:rsid w:val="002C3C1F"/>
    <w:rsid w:val="002D0297"/>
    <w:rsid w:val="002D2453"/>
    <w:rsid w:val="002F05B5"/>
    <w:rsid w:val="003118CE"/>
    <w:rsid w:val="003553E9"/>
    <w:rsid w:val="00393D0A"/>
    <w:rsid w:val="003E006D"/>
    <w:rsid w:val="003F12D4"/>
    <w:rsid w:val="003F7F94"/>
    <w:rsid w:val="004257EC"/>
    <w:rsid w:val="00440983"/>
    <w:rsid w:val="00440AD6"/>
    <w:rsid w:val="00474B2E"/>
    <w:rsid w:val="004C34C8"/>
    <w:rsid w:val="004C34DB"/>
    <w:rsid w:val="004F381A"/>
    <w:rsid w:val="005326B5"/>
    <w:rsid w:val="005333CC"/>
    <w:rsid w:val="00574AD8"/>
    <w:rsid w:val="00591F9D"/>
    <w:rsid w:val="005C306A"/>
    <w:rsid w:val="005E44C2"/>
    <w:rsid w:val="005F1F30"/>
    <w:rsid w:val="0060545B"/>
    <w:rsid w:val="0061690E"/>
    <w:rsid w:val="00681A28"/>
    <w:rsid w:val="006868ED"/>
    <w:rsid w:val="00692A03"/>
    <w:rsid w:val="00697CAB"/>
    <w:rsid w:val="006B40AD"/>
    <w:rsid w:val="006E470E"/>
    <w:rsid w:val="006E7A34"/>
    <w:rsid w:val="007168F7"/>
    <w:rsid w:val="00733640"/>
    <w:rsid w:val="0073482C"/>
    <w:rsid w:val="00734F80"/>
    <w:rsid w:val="007A58D7"/>
    <w:rsid w:val="007B0112"/>
    <w:rsid w:val="007C7E5F"/>
    <w:rsid w:val="007D3061"/>
    <w:rsid w:val="0083184B"/>
    <w:rsid w:val="00862343"/>
    <w:rsid w:val="0088670F"/>
    <w:rsid w:val="00887DD0"/>
    <w:rsid w:val="00896618"/>
    <w:rsid w:val="008B6050"/>
    <w:rsid w:val="008B6E9D"/>
    <w:rsid w:val="008F0D65"/>
    <w:rsid w:val="00931FF0"/>
    <w:rsid w:val="00933AA0"/>
    <w:rsid w:val="009456F8"/>
    <w:rsid w:val="00960BD6"/>
    <w:rsid w:val="00997B13"/>
    <w:rsid w:val="009C1D61"/>
    <w:rsid w:val="009E1115"/>
    <w:rsid w:val="00A27F55"/>
    <w:rsid w:val="00A41677"/>
    <w:rsid w:val="00A51EE2"/>
    <w:rsid w:val="00B00A1C"/>
    <w:rsid w:val="00B2518D"/>
    <w:rsid w:val="00B75D81"/>
    <w:rsid w:val="00BB53C1"/>
    <w:rsid w:val="00BB5963"/>
    <w:rsid w:val="00BC62BF"/>
    <w:rsid w:val="00C47B70"/>
    <w:rsid w:val="00C5012B"/>
    <w:rsid w:val="00C629DA"/>
    <w:rsid w:val="00C86E8A"/>
    <w:rsid w:val="00CC5766"/>
    <w:rsid w:val="00D04CB2"/>
    <w:rsid w:val="00D31BDD"/>
    <w:rsid w:val="00DC6DB1"/>
    <w:rsid w:val="00DD47DA"/>
    <w:rsid w:val="00DD7403"/>
    <w:rsid w:val="00DE7294"/>
    <w:rsid w:val="00E93E28"/>
    <w:rsid w:val="00EC0BE2"/>
    <w:rsid w:val="00EE3B2E"/>
    <w:rsid w:val="00F11913"/>
    <w:rsid w:val="00FF0109"/>
    <w:rsid w:val="00FF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972146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BB53C1"/>
    <w:rPr>
      <w:color w:val="000000"/>
      <w:lang w:val="en-GB" w:eastAsia="ja-JP"/>
    </w:rPr>
  </w:style>
  <w:style w:type="character" w:customStyle="1" w:styleId="NOChar">
    <w:name w:val="NO Char"/>
    <w:link w:val="NO"/>
    <w:rsid w:val="00BB53C1"/>
    <w:rPr>
      <w:color w:val="000000"/>
      <w:lang w:val="en-GB" w:eastAsia="ja-JP"/>
    </w:rPr>
  </w:style>
  <w:style w:type="character" w:customStyle="1" w:styleId="THChar">
    <w:name w:val="TH Char"/>
    <w:link w:val="TH"/>
    <w:rsid w:val="00BB53C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BB53C1"/>
    <w:rPr>
      <w:rFonts w:ascii="Arial" w:hAnsi="Arial"/>
      <w:b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BB53C1"/>
    <w:rPr>
      <w:color w:val="000000"/>
      <w:lang w:val="en-GB" w:eastAsia="ja-JP"/>
    </w:rPr>
  </w:style>
  <w:style w:type="character" w:customStyle="1" w:styleId="NOChar">
    <w:name w:val="NO Char"/>
    <w:link w:val="NO"/>
    <w:rsid w:val="00BB53C1"/>
    <w:rPr>
      <w:color w:val="000000"/>
      <w:lang w:val="en-GB" w:eastAsia="ja-JP"/>
    </w:rPr>
  </w:style>
  <w:style w:type="character" w:customStyle="1" w:styleId="THChar">
    <w:name w:val="TH Char"/>
    <w:link w:val="TH"/>
    <w:rsid w:val="00BB53C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BB53C1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Curt Wong</cp:lastModifiedBy>
  <cp:revision>5</cp:revision>
  <cp:lastPrinted>2003-09-26T18:29:00Z</cp:lastPrinted>
  <dcterms:created xsi:type="dcterms:W3CDTF">2014-11-10T22:13:00Z</dcterms:created>
  <dcterms:modified xsi:type="dcterms:W3CDTF">2014-11-11T07:28:00Z</dcterms:modified>
</cp:coreProperties>
</file>